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6270453F" w:rsidR="0099427E" w:rsidRDefault="00D00A7C" w:rsidP="0099427E">
      <w:pPr>
        <w:pStyle w:val="Title"/>
      </w:pPr>
      <w:r>
        <w:t>Agricultural Tractors</w:t>
      </w:r>
    </w:p>
    <w:p w14:paraId="081D6E76" w14:textId="77777777" w:rsidR="00D00A7C" w:rsidRPr="00D00A7C" w:rsidRDefault="00D00A7C" w:rsidP="00D00A7C"/>
    <w:p w14:paraId="4136575C" w14:textId="77777777" w:rsidR="005B1882" w:rsidRPr="005B1882" w:rsidRDefault="005B1882" w:rsidP="005B188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5B1882">
        <w:rPr>
          <w:rFonts w:asciiTheme="majorHAnsi" w:hAnsiTheme="majorHAnsi" w:cstheme="majorHAnsi"/>
          <w:b/>
          <w:bCs/>
          <w:sz w:val="28"/>
          <w:szCs w:val="28"/>
        </w:rPr>
        <w:t>Uses</w:t>
      </w:r>
    </w:p>
    <w:p w14:paraId="5CC2308C" w14:textId="77777777" w:rsidR="005B1882" w:rsidRPr="005B1882" w:rsidRDefault="005B1882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Agriculture tractors have many uses in industry. </w:t>
      </w:r>
    </w:p>
    <w:p w14:paraId="20CD59AE" w14:textId="6A34899F" w:rsidR="005B1882" w:rsidRPr="005B1882" w:rsidRDefault="005B1882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The </w:t>
      </w:r>
      <w:r w:rsidR="00395D68">
        <w:rPr>
          <w:rFonts w:asciiTheme="majorHAnsi" w:hAnsiTheme="majorHAnsi" w:cstheme="majorHAnsi"/>
          <w:sz w:val="28"/>
          <w:szCs w:val="28"/>
        </w:rPr>
        <w:t>__________</w:t>
      </w:r>
      <w:r w:rsidRPr="005B1882">
        <w:rPr>
          <w:rFonts w:asciiTheme="majorHAnsi" w:hAnsiTheme="majorHAnsi" w:cstheme="majorHAnsi"/>
          <w:sz w:val="28"/>
          <w:szCs w:val="28"/>
        </w:rPr>
        <w:t xml:space="preserve"> used in equipment has made farm more efficient and aid in decreasing costs of labor. </w:t>
      </w:r>
    </w:p>
    <w:p w14:paraId="00F6347E" w14:textId="5C925B6C" w:rsidR="005B1882" w:rsidRPr="005B1882" w:rsidRDefault="005B1882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Tractors are designed for multiple farming applications and based upon cultural practices used in </w:t>
      </w:r>
      <w:r w:rsidR="00395D68">
        <w:rPr>
          <w:rFonts w:asciiTheme="majorHAnsi" w:hAnsiTheme="majorHAnsi" w:cstheme="majorHAnsi"/>
          <w:sz w:val="28"/>
          <w:szCs w:val="28"/>
        </w:rPr>
        <w:t>______________</w:t>
      </w:r>
      <w:r w:rsidRPr="005B1882">
        <w:rPr>
          <w:rFonts w:asciiTheme="majorHAnsi" w:hAnsiTheme="majorHAnsi" w:cstheme="majorHAnsi"/>
          <w:sz w:val="28"/>
          <w:szCs w:val="28"/>
        </w:rPr>
        <w:t xml:space="preserve"> operations.</w:t>
      </w:r>
    </w:p>
    <w:p w14:paraId="004875CF" w14:textId="77777777" w:rsidR="005B1882" w:rsidRPr="005B1882" w:rsidRDefault="005B1882" w:rsidP="005B188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5B1882">
        <w:rPr>
          <w:rFonts w:asciiTheme="majorHAnsi" w:hAnsiTheme="majorHAnsi" w:cstheme="majorHAnsi"/>
          <w:b/>
          <w:bCs/>
          <w:sz w:val="28"/>
          <w:szCs w:val="28"/>
        </w:rPr>
        <w:t>Tractor Classification</w:t>
      </w:r>
    </w:p>
    <w:p w14:paraId="76DC23DE" w14:textId="77777777" w:rsidR="005B1882" w:rsidRPr="005B1882" w:rsidRDefault="005B1882" w:rsidP="004319C0">
      <w:pPr>
        <w:numPr>
          <w:ilvl w:val="0"/>
          <w:numId w:val="19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By Power:</w:t>
      </w:r>
    </w:p>
    <w:p w14:paraId="765904A6" w14:textId="4E1256D3" w:rsidR="005B1882" w:rsidRPr="005B1882" w:rsidRDefault="005B1882">
      <w:pPr>
        <w:numPr>
          <w:ilvl w:val="1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&lt;</w:t>
      </w:r>
      <w:r w:rsidR="00395D68">
        <w:rPr>
          <w:rFonts w:asciiTheme="majorHAnsi" w:hAnsiTheme="majorHAnsi" w:cstheme="majorHAnsi"/>
          <w:sz w:val="28"/>
          <w:szCs w:val="28"/>
        </w:rPr>
        <w:t>______</w:t>
      </w:r>
      <w:r w:rsidRPr="005B1882">
        <w:rPr>
          <w:rFonts w:asciiTheme="majorHAnsi" w:hAnsiTheme="majorHAnsi" w:cstheme="majorHAnsi"/>
          <w:sz w:val="28"/>
          <w:szCs w:val="28"/>
        </w:rPr>
        <w:t xml:space="preserve"> hp, 100-150 hp…</w:t>
      </w:r>
      <w:proofErr w:type="spellStart"/>
      <w:r w:rsidRPr="005B1882">
        <w:rPr>
          <w:rFonts w:asciiTheme="majorHAnsi" w:hAnsiTheme="majorHAnsi" w:cstheme="majorHAnsi"/>
          <w:sz w:val="28"/>
          <w:szCs w:val="28"/>
        </w:rPr>
        <w:t>etc</w:t>
      </w:r>
      <w:proofErr w:type="spellEnd"/>
      <w:r w:rsidRPr="005B1882">
        <w:rPr>
          <w:rFonts w:asciiTheme="majorHAnsi" w:hAnsiTheme="majorHAnsi" w:cstheme="majorHAnsi"/>
          <w:sz w:val="28"/>
          <w:szCs w:val="28"/>
        </w:rPr>
        <w:t xml:space="preserve"> </w:t>
      </w:r>
    </w:p>
    <w:p w14:paraId="5014588D" w14:textId="77777777" w:rsidR="005B1882" w:rsidRPr="005B1882" w:rsidRDefault="005B1882" w:rsidP="004319C0">
      <w:pPr>
        <w:numPr>
          <w:ilvl w:val="0"/>
          <w:numId w:val="19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By Use:</w:t>
      </w:r>
    </w:p>
    <w:p w14:paraId="379609FE" w14:textId="7FFC4FB7" w:rsidR="005B1882" w:rsidRPr="004319C0" w:rsidRDefault="00231717" w:rsidP="004319C0">
      <w:pPr>
        <w:pStyle w:val="ListParagraph"/>
        <w:numPr>
          <w:ilvl w:val="1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4319C0">
        <w:rPr>
          <w:rFonts w:asciiTheme="majorHAnsi" w:hAnsiTheme="majorHAnsi" w:cstheme="majorHAnsi"/>
          <w:sz w:val="28"/>
          <w:szCs w:val="28"/>
        </w:rPr>
        <w:t xml:space="preserve"> </w:t>
      </w:r>
      <w:r w:rsidR="005B1882" w:rsidRPr="004319C0">
        <w:rPr>
          <w:rFonts w:asciiTheme="majorHAnsi" w:hAnsiTheme="majorHAnsi" w:cstheme="majorHAnsi"/>
          <w:sz w:val="28"/>
          <w:szCs w:val="28"/>
        </w:rPr>
        <w:t xml:space="preserve">Ag or </w:t>
      </w:r>
      <w:r w:rsidR="00395D68" w:rsidRPr="004319C0">
        <w:rPr>
          <w:rFonts w:asciiTheme="majorHAnsi" w:hAnsiTheme="majorHAnsi" w:cstheme="majorHAnsi"/>
          <w:sz w:val="28"/>
          <w:szCs w:val="28"/>
        </w:rPr>
        <w:t>__________</w:t>
      </w:r>
    </w:p>
    <w:p w14:paraId="120A16EA" w14:textId="77777777" w:rsidR="005B1882" w:rsidRPr="005B1882" w:rsidRDefault="005B1882" w:rsidP="004319C0">
      <w:pPr>
        <w:numPr>
          <w:ilvl w:val="0"/>
          <w:numId w:val="19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By Drive:</w:t>
      </w:r>
    </w:p>
    <w:p w14:paraId="281DC6FB" w14:textId="351F8BAD" w:rsidR="005B1882" w:rsidRPr="004319C0" w:rsidRDefault="005B1882" w:rsidP="004319C0">
      <w:pPr>
        <w:pStyle w:val="ListParagraph"/>
        <w:numPr>
          <w:ilvl w:val="1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4319C0">
        <w:rPr>
          <w:rFonts w:asciiTheme="majorHAnsi" w:hAnsiTheme="majorHAnsi" w:cstheme="majorHAnsi"/>
          <w:sz w:val="28"/>
          <w:szCs w:val="28"/>
        </w:rPr>
        <w:t>2 vs. 4 Wheel Drive</w:t>
      </w:r>
    </w:p>
    <w:p w14:paraId="196758F6" w14:textId="2F0ABB15" w:rsidR="005B1882" w:rsidRPr="004319C0" w:rsidRDefault="00395D68" w:rsidP="004319C0">
      <w:pPr>
        <w:pStyle w:val="ListParagraph"/>
        <w:numPr>
          <w:ilvl w:val="1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4319C0">
        <w:rPr>
          <w:rFonts w:asciiTheme="majorHAnsi" w:hAnsiTheme="majorHAnsi" w:cstheme="majorHAnsi"/>
          <w:sz w:val="28"/>
          <w:szCs w:val="28"/>
        </w:rPr>
        <w:t>________</w:t>
      </w:r>
      <w:r w:rsidR="005B1882" w:rsidRPr="004319C0">
        <w:rPr>
          <w:rFonts w:asciiTheme="majorHAnsi" w:hAnsiTheme="majorHAnsi" w:cstheme="majorHAnsi"/>
          <w:sz w:val="28"/>
          <w:szCs w:val="28"/>
        </w:rPr>
        <w:t xml:space="preserve"> or Dual Wheel</w:t>
      </w:r>
    </w:p>
    <w:p w14:paraId="2CCC9DAD" w14:textId="3054A8C6" w:rsidR="005B1882" w:rsidRPr="004319C0" w:rsidRDefault="005B1882" w:rsidP="004319C0">
      <w:pPr>
        <w:pStyle w:val="ListParagraph"/>
        <w:numPr>
          <w:ilvl w:val="1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4319C0">
        <w:rPr>
          <w:rFonts w:asciiTheme="majorHAnsi" w:hAnsiTheme="majorHAnsi" w:cstheme="majorHAnsi"/>
          <w:sz w:val="28"/>
          <w:szCs w:val="28"/>
        </w:rPr>
        <w:t xml:space="preserve">Wheeled or Track </w:t>
      </w:r>
      <w:r w:rsidR="00395D68" w:rsidRPr="004319C0">
        <w:rPr>
          <w:rFonts w:asciiTheme="majorHAnsi" w:hAnsiTheme="majorHAnsi" w:cstheme="majorHAnsi"/>
          <w:sz w:val="28"/>
          <w:szCs w:val="28"/>
        </w:rPr>
        <w:t>__________</w:t>
      </w:r>
    </w:p>
    <w:p w14:paraId="40C9B430" w14:textId="529AFAF5" w:rsidR="005B1882" w:rsidRPr="005B1882" w:rsidRDefault="005B1882" w:rsidP="004319C0">
      <w:pPr>
        <w:numPr>
          <w:ilvl w:val="0"/>
          <w:numId w:val="19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Each </w:t>
      </w:r>
      <w:r w:rsidR="00395D68">
        <w:rPr>
          <w:rFonts w:asciiTheme="majorHAnsi" w:hAnsiTheme="majorHAnsi" w:cstheme="majorHAnsi"/>
          <w:sz w:val="28"/>
          <w:szCs w:val="28"/>
        </w:rPr>
        <w:t>__________</w:t>
      </w:r>
      <w:r w:rsidRPr="005B1882">
        <w:rPr>
          <w:rFonts w:asciiTheme="majorHAnsi" w:hAnsiTheme="majorHAnsi" w:cstheme="majorHAnsi"/>
          <w:sz w:val="28"/>
          <w:szCs w:val="28"/>
        </w:rPr>
        <w:t xml:space="preserve"> of tractor has a specific use or range of uses. </w:t>
      </w:r>
    </w:p>
    <w:p w14:paraId="15127413" w14:textId="77777777" w:rsidR="005B1882" w:rsidRPr="005B1882" w:rsidRDefault="005B1882" w:rsidP="005B1882">
      <w:p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b/>
          <w:bCs/>
          <w:sz w:val="28"/>
          <w:szCs w:val="28"/>
        </w:rPr>
        <w:t>Ag Tractor Types</w:t>
      </w:r>
    </w:p>
    <w:p w14:paraId="7FFBC02F" w14:textId="4D46E821" w:rsidR="005B1882" w:rsidRPr="004319C0" w:rsidRDefault="005B1882" w:rsidP="004319C0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4319C0">
        <w:rPr>
          <w:rFonts w:asciiTheme="majorHAnsi" w:hAnsiTheme="majorHAnsi" w:cstheme="majorHAnsi"/>
          <w:sz w:val="28"/>
          <w:szCs w:val="28"/>
        </w:rPr>
        <w:t>Two Wheel Drive and Two Wheel Drive with Front Assist (MFWD)</w:t>
      </w:r>
    </w:p>
    <w:p w14:paraId="7808CF9F" w14:textId="0CB2CCD2" w:rsidR="005B1882" w:rsidRPr="005B1882" w:rsidRDefault="00395D68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___________________________________</w:t>
      </w:r>
    </w:p>
    <w:p w14:paraId="0511ED0B" w14:textId="2268E6AC" w:rsidR="005B1882" w:rsidRPr="005B1882" w:rsidRDefault="00395D68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___________________________________</w:t>
      </w:r>
    </w:p>
    <w:p w14:paraId="1BBF703A" w14:textId="77777777" w:rsidR="005B1882" w:rsidRPr="005B1882" w:rsidRDefault="005B1882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High Clearance</w:t>
      </w:r>
    </w:p>
    <w:p w14:paraId="1A412183" w14:textId="6F2AD615" w:rsidR="005B1882" w:rsidRPr="005B1882" w:rsidRDefault="00395D68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___________________________________</w:t>
      </w:r>
    </w:p>
    <w:p w14:paraId="4FAF5A28" w14:textId="5963CBEE" w:rsidR="005B1882" w:rsidRDefault="005B1882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Narrow width, vineyard</w:t>
      </w:r>
    </w:p>
    <w:p w14:paraId="64933D4E" w14:textId="77777777" w:rsidR="00395D68" w:rsidRPr="005B1882" w:rsidRDefault="00395D68" w:rsidP="00395D68">
      <w:pPr>
        <w:ind w:left="1440"/>
        <w:rPr>
          <w:rFonts w:asciiTheme="majorHAnsi" w:hAnsiTheme="majorHAnsi" w:cstheme="majorHAnsi"/>
          <w:sz w:val="28"/>
          <w:szCs w:val="28"/>
        </w:rPr>
      </w:pPr>
    </w:p>
    <w:p w14:paraId="69C21B7E" w14:textId="77777777" w:rsidR="005B1882" w:rsidRPr="005B1882" w:rsidRDefault="005B1882" w:rsidP="005B188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5B1882">
        <w:rPr>
          <w:rFonts w:asciiTheme="majorHAnsi" w:hAnsiTheme="majorHAnsi" w:cstheme="majorHAnsi"/>
          <w:b/>
          <w:bCs/>
          <w:sz w:val="28"/>
          <w:szCs w:val="28"/>
        </w:rPr>
        <w:lastRenderedPageBreak/>
        <w:t>Ag Tractor Steering</w:t>
      </w:r>
    </w:p>
    <w:p w14:paraId="56A5AB48" w14:textId="77777777" w:rsidR="005B1882" w:rsidRPr="005B1882" w:rsidRDefault="005B1882" w:rsidP="004319C0">
      <w:pPr>
        <w:numPr>
          <w:ilvl w:val="0"/>
          <w:numId w:val="20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Large Four-Wheel Drive Tractors</w:t>
      </w:r>
    </w:p>
    <w:p w14:paraId="2CA8D953" w14:textId="77777777" w:rsidR="005B1882" w:rsidRPr="005B1882" w:rsidRDefault="005B1882">
      <w:pPr>
        <w:numPr>
          <w:ilvl w:val="1"/>
          <w:numId w:val="4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Steering</w:t>
      </w:r>
    </w:p>
    <w:p w14:paraId="64A61BC4" w14:textId="71A7D8D9" w:rsidR="005B1882" w:rsidRPr="005B1882" w:rsidRDefault="00395D68" w:rsidP="004319C0">
      <w:pPr>
        <w:numPr>
          <w:ilvl w:val="3"/>
          <w:numId w:val="4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</w:t>
      </w:r>
    </w:p>
    <w:p w14:paraId="53842D81" w14:textId="109DBADB" w:rsidR="005B1882" w:rsidRPr="005B1882" w:rsidRDefault="00395D68" w:rsidP="004319C0">
      <w:pPr>
        <w:numPr>
          <w:ilvl w:val="3"/>
          <w:numId w:val="4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</w:t>
      </w:r>
    </w:p>
    <w:p w14:paraId="10D29F02" w14:textId="3082E394" w:rsidR="005B1882" w:rsidRPr="005B1882" w:rsidRDefault="00395D68" w:rsidP="004319C0">
      <w:pPr>
        <w:numPr>
          <w:ilvl w:val="3"/>
          <w:numId w:val="4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</w:t>
      </w:r>
    </w:p>
    <w:p w14:paraId="7B2ACDD7" w14:textId="2B70DFE4" w:rsidR="005B1882" w:rsidRPr="005B1882" w:rsidRDefault="00395D68" w:rsidP="004319C0">
      <w:pPr>
        <w:numPr>
          <w:ilvl w:val="3"/>
          <w:numId w:val="4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</w:t>
      </w:r>
    </w:p>
    <w:p w14:paraId="3427A133" w14:textId="77777777" w:rsidR="005B1882" w:rsidRPr="005B1882" w:rsidRDefault="005B1882" w:rsidP="004319C0">
      <w:pPr>
        <w:numPr>
          <w:ilvl w:val="0"/>
          <w:numId w:val="20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Two Wheel Drive Tractors</w:t>
      </w:r>
    </w:p>
    <w:p w14:paraId="6F5FF12C" w14:textId="775EE213" w:rsidR="005B1882" w:rsidRPr="00231717" w:rsidRDefault="00231717" w:rsidP="00231717">
      <w:pPr>
        <w:ind w:left="720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</w:t>
      </w:r>
      <w:r w:rsidR="004319C0">
        <w:rPr>
          <w:rFonts w:asciiTheme="majorHAnsi" w:hAnsiTheme="majorHAnsi" w:cstheme="majorHAnsi"/>
          <w:sz w:val="28"/>
          <w:szCs w:val="28"/>
        </w:rPr>
        <w:t>2</w:t>
      </w:r>
      <w:r w:rsidRPr="00231717">
        <w:rPr>
          <w:rFonts w:asciiTheme="majorHAnsi" w:hAnsiTheme="majorHAnsi" w:cstheme="majorHAnsi"/>
          <w:sz w:val="28"/>
          <w:szCs w:val="28"/>
        </w:rPr>
        <w:t>.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5B1882" w:rsidRPr="00231717">
        <w:rPr>
          <w:rFonts w:asciiTheme="majorHAnsi" w:hAnsiTheme="majorHAnsi" w:cstheme="majorHAnsi"/>
          <w:sz w:val="28"/>
          <w:szCs w:val="28"/>
        </w:rPr>
        <w:t>Steering</w:t>
      </w:r>
    </w:p>
    <w:p w14:paraId="4EB42868" w14:textId="0AA06C1D" w:rsidR="005B1882" w:rsidRPr="004319C0" w:rsidRDefault="00395D68" w:rsidP="004319C0">
      <w:pPr>
        <w:pStyle w:val="ListParagraph"/>
        <w:numPr>
          <w:ilvl w:val="0"/>
          <w:numId w:val="18"/>
        </w:numPr>
        <w:rPr>
          <w:rFonts w:asciiTheme="majorHAnsi" w:hAnsiTheme="majorHAnsi" w:cstheme="majorHAnsi"/>
          <w:sz w:val="28"/>
          <w:szCs w:val="28"/>
        </w:rPr>
      </w:pPr>
      <w:r w:rsidRPr="004319C0">
        <w:rPr>
          <w:rFonts w:asciiTheme="majorHAnsi" w:hAnsiTheme="majorHAnsi" w:cstheme="majorHAnsi"/>
          <w:sz w:val="28"/>
          <w:szCs w:val="28"/>
        </w:rPr>
        <w:t>______</w:t>
      </w:r>
    </w:p>
    <w:p w14:paraId="707F0EB2" w14:textId="6DAEDE4D" w:rsidR="005B1882" w:rsidRPr="004319C0" w:rsidRDefault="005B1882" w:rsidP="004319C0">
      <w:pPr>
        <w:pStyle w:val="ListParagraph"/>
        <w:numPr>
          <w:ilvl w:val="0"/>
          <w:numId w:val="18"/>
        </w:numPr>
        <w:rPr>
          <w:rFonts w:asciiTheme="majorHAnsi" w:hAnsiTheme="majorHAnsi" w:cstheme="majorHAnsi"/>
          <w:sz w:val="28"/>
          <w:szCs w:val="28"/>
        </w:rPr>
      </w:pPr>
      <w:r w:rsidRPr="004319C0">
        <w:rPr>
          <w:rFonts w:asciiTheme="majorHAnsi" w:hAnsiTheme="majorHAnsi" w:cstheme="majorHAnsi"/>
          <w:sz w:val="28"/>
          <w:szCs w:val="28"/>
        </w:rPr>
        <w:t>Rear</w:t>
      </w:r>
    </w:p>
    <w:p w14:paraId="5563B89A" w14:textId="57CA5549" w:rsidR="005B1882" w:rsidRPr="005B1882" w:rsidRDefault="005B1882" w:rsidP="005B188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5B1882">
        <w:rPr>
          <w:rFonts w:asciiTheme="majorHAnsi" w:hAnsiTheme="majorHAnsi" w:cstheme="majorHAnsi"/>
          <w:b/>
          <w:bCs/>
          <w:sz w:val="28"/>
          <w:szCs w:val="28"/>
        </w:rPr>
        <w:t xml:space="preserve">Ag Track </w:t>
      </w:r>
      <w:r w:rsidR="00395D68" w:rsidRPr="005B1882">
        <w:rPr>
          <w:rFonts w:asciiTheme="majorHAnsi" w:hAnsiTheme="majorHAnsi" w:cstheme="majorHAnsi"/>
          <w:b/>
          <w:bCs/>
          <w:sz w:val="28"/>
          <w:szCs w:val="28"/>
        </w:rPr>
        <w:t>Tractor</w:t>
      </w:r>
      <w:r w:rsidRPr="005B1882">
        <w:rPr>
          <w:rFonts w:asciiTheme="majorHAnsi" w:hAnsiTheme="majorHAnsi" w:cstheme="majorHAnsi"/>
          <w:b/>
          <w:bCs/>
          <w:sz w:val="28"/>
          <w:szCs w:val="28"/>
        </w:rPr>
        <w:t xml:space="preserve"> Types </w:t>
      </w:r>
    </w:p>
    <w:p w14:paraId="6DADC22F" w14:textId="1FC93A39" w:rsidR="005B1882" w:rsidRPr="005B1882" w:rsidRDefault="005B1882" w:rsidP="004319C0">
      <w:pPr>
        <w:numPr>
          <w:ilvl w:val="0"/>
          <w:numId w:val="21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Belted </w:t>
      </w:r>
      <w:r w:rsidR="00395D68">
        <w:rPr>
          <w:rFonts w:asciiTheme="majorHAnsi" w:hAnsiTheme="majorHAnsi" w:cstheme="majorHAnsi"/>
          <w:sz w:val="28"/>
          <w:szCs w:val="28"/>
        </w:rPr>
        <w:t>________</w:t>
      </w:r>
      <w:r w:rsidRPr="005B1882">
        <w:rPr>
          <w:rFonts w:asciiTheme="majorHAnsi" w:hAnsiTheme="majorHAnsi" w:cstheme="majorHAnsi"/>
          <w:sz w:val="28"/>
          <w:szCs w:val="28"/>
        </w:rPr>
        <w:t xml:space="preserve"> Track</w:t>
      </w:r>
    </w:p>
    <w:p w14:paraId="3DFF87E6" w14:textId="6393630D" w:rsidR="005B1882" w:rsidRPr="00231717" w:rsidRDefault="005B1882" w:rsidP="00231717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8"/>
          <w:szCs w:val="28"/>
        </w:rPr>
      </w:pPr>
      <w:r w:rsidRPr="00231717">
        <w:rPr>
          <w:rFonts w:asciiTheme="majorHAnsi" w:hAnsiTheme="majorHAnsi" w:cstheme="majorHAnsi"/>
          <w:sz w:val="28"/>
          <w:szCs w:val="28"/>
        </w:rPr>
        <w:t>Used in both agricultural and industrial equipment</w:t>
      </w:r>
    </w:p>
    <w:p w14:paraId="0F0D6217" w14:textId="642D7816" w:rsidR="005B1882" w:rsidRPr="00231717" w:rsidRDefault="00395D68" w:rsidP="004319C0">
      <w:pPr>
        <w:pStyle w:val="ListParagraph"/>
        <w:numPr>
          <w:ilvl w:val="0"/>
          <w:numId w:val="21"/>
        </w:numPr>
        <w:rPr>
          <w:rFonts w:asciiTheme="majorHAnsi" w:hAnsiTheme="majorHAnsi" w:cstheme="majorHAnsi"/>
          <w:sz w:val="28"/>
          <w:szCs w:val="28"/>
        </w:rPr>
      </w:pPr>
      <w:r w:rsidRPr="00231717">
        <w:rPr>
          <w:rFonts w:asciiTheme="majorHAnsi" w:hAnsiTheme="majorHAnsi" w:cstheme="majorHAnsi"/>
          <w:sz w:val="28"/>
          <w:szCs w:val="28"/>
        </w:rPr>
        <w:t>__________</w:t>
      </w:r>
      <w:r w:rsidR="005B1882" w:rsidRPr="00231717">
        <w:rPr>
          <w:rFonts w:asciiTheme="majorHAnsi" w:hAnsiTheme="majorHAnsi" w:cstheme="majorHAnsi"/>
          <w:sz w:val="28"/>
          <w:szCs w:val="28"/>
        </w:rPr>
        <w:t xml:space="preserve"> (Steel track)</w:t>
      </w:r>
    </w:p>
    <w:p w14:paraId="0F78D68A" w14:textId="0E0407BD" w:rsidR="005B1882" w:rsidRPr="004319C0" w:rsidRDefault="005B1882" w:rsidP="004319C0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8"/>
          <w:szCs w:val="28"/>
        </w:rPr>
      </w:pPr>
      <w:r w:rsidRPr="004319C0">
        <w:rPr>
          <w:rFonts w:asciiTheme="majorHAnsi" w:hAnsiTheme="majorHAnsi" w:cstheme="majorHAnsi"/>
          <w:sz w:val="28"/>
          <w:szCs w:val="28"/>
        </w:rPr>
        <w:t xml:space="preserve">Primary used on industrial equipment like bulldozers and excavators.  Some deep ripping requires industrial type dozers. </w:t>
      </w:r>
    </w:p>
    <w:p w14:paraId="29CB18DE" w14:textId="0D640D74" w:rsidR="005B1882" w:rsidRPr="005B1882" w:rsidRDefault="005B1882" w:rsidP="005B188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5B1882">
        <w:rPr>
          <w:rFonts w:asciiTheme="majorHAnsi" w:hAnsiTheme="majorHAnsi" w:cstheme="majorHAnsi"/>
          <w:b/>
          <w:bCs/>
          <w:sz w:val="28"/>
          <w:szCs w:val="28"/>
        </w:rPr>
        <w:t>Operation/Types</w:t>
      </w:r>
    </w:p>
    <w:p w14:paraId="707CEDEA" w14:textId="77777777" w:rsidR="005B1882" w:rsidRPr="005B1882" w:rsidRDefault="005B1882" w:rsidP="004319C0">
      <w:pPr>
        <w:numPr>
          <w:ilvl w:val="0"/>
          <w:numId w:val="22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>Operators must learn how to properly operate/control each specific piece of equipment.</w:t>
      </w:r>
    </w:p>
    <w:p w14:paraId="03C02B30" w14:textId="2BFFD597" w:rsidR="005B1882" w:rsidRPr="005B1882" w:rsidRDefault="005B1882" w:rsidP="004319C0">
      <w:pPr>
        <w:numPr>
          <w:ilvl w:val="0"/>
          <w:numId w:val="22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Although the equipment may look alike, certain </w:t>
      </w:r>
      <w:r w:rsidR="00395D68">
        <w:rPr>
          <w:rFonts w:asciiTheme="majorHAnsi" w:hAnsiTheme="majorHAnsi" w:cstheme="majorHAnsi"/>
          <w:sz w:val="28"/>
          <w:szCs w:val="28"/>
        </w:rPr>
        <w:t>___________</w:t>
      </w:r>
      <w:r w:rsidRPr="005B1882">
        <w:rPr>
          <w:rFonts w:asciiTheme="majorHAnsi" w:hAnsiTheme="majorHAnsi" w:cstheme="majorHAnsi"/>
          <w:sz w:val="28"/>
          <w:szCs w:val="28"/>
        </w:rPr>
        <w:t xml:space="preserve"> require specialized training. </w:t>
      </w:r>
    </w:p>
    <w:p w14:paraId="7E45899B" w14:textId="6820675E" w:rsidR="005B1882" w:rsidRPr="005B1882" w:rsidRDefault="005B1882" w:rsidP="004319C0">
      <w:pPr>
        <w:numPr>
          <w:ilvl w:val="0"/>
          <w:numId w:val="22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Read the </w:t>
      </w:r>
      <w:r w:rsidR="00395D68">
        <w:rPr>
          <w:rFonts w:asciiTheme="majorHAnsi" w:hAnsiTheme="majorHAnsi" w:cstheme="majorHAnsi"/>
          <w:sz w:val="28"/>
          <w:szCs w:val="28"/>
        </w:rPr>
        <w:t>_________</w:t>
      </w:r>
      <w:r w:rsidR="00395D68" w:rsidRPr="005B1882">
        <w:rPr>
          <w:rFonts w:asciiTheme="majorHAnsi" w:hAnsiTheme="majorHAnsi" w:cstheme="majorHAnsi"/>
          <w:sz w:val="28"/>
          <w:szCs w:val="28"/>
        </w:rPr>
        <w:t xml:space="preserve"> manual</w:t>
      </w:r>
      <w:r w:rsidRPr="005B1882">
        <w:rPr>
          <w:rFonts w:asciiTheme="majorHAnsi" w:hAnsiTheme="majorHAnsi" w:cstheme="majorHAnsi"/>
          <w:sz w:val="28"/>
          <w:szCs w:val="28"/>
        </w:rPr>
        <w:t xml:space="preserve"> prior to operating equipment. </w:t>
      </w:r>
    </w:p>
    <w:p w14:paraId="4CBCEFDA" w14:textId="43FCFD08" w:rsidR="005B1882" w:rsidRPr="005B1882" w:rsidRDefault="00395D68" w:rsidP="004319C0">
      <w:pPr>
        <w:numPr>
          <w:ilvl w:val="0"/>
          <w:numId w:val="2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</w:t>
      </w:r>
      <w:r w:rsidR="005B1882" w:rsidRPr="005B1882">
        <w:rPr>
          <w:rFonts w:asciiTheme="majorHAnsi" w:hAnsiTheme="majorHAnsi" w:cstheme="majorHAnsi"/>
          <w:sz w:val="28"/>
          <w:szCs w:val="28"/>
        </w:rPr>
        <w:t xml:space="preserve"> is the most important aspect to understanding and using agriculture equipment. </w:t>
      </w:r>
    </w:p>
    <w:p w14:paraId="5264D3EF" w14:textId="1FCE6019" w:rsidR="005B1882" w:rsidRDefault="005B1882" w:rsidP="005B1882">
      <w:pPr>
        <w:rPr>
          <w:rFonts w:asciiTheme="majorHAnsi" w:hAnsiTheme="majorHAnsi" w:cstheme="majorHAnsi"/>
          <w:sz w:val="28"/>
          <w:szCs w:val="28"/>
        </w:rPr>
      </w:pPr>
    </w:p>
    <w:p w14:paraId="4B496045" w14:textId="77777777" w:rsidR="00231717" w:rsidRDefault="00231717" w:rsidP="005B1882">
      <w:pPr>
        <w:rPr>
          <w:rFonts w:asciiTheme="majorHAnsi" w:hAnsiTheme="majorHAnsi" w:cstheme="majorHAnsi"/>
          <w:sz w:val="28"/>
          <w:szCs w:val="28"/>
        </w:rPr>
      </w:pPr>
    </w:p>
    <w:p w14:paraId="35B2E0BE" w14:textId="77777777" w:rsidR="005B1882" w:rsidRPr="005B1882" w:rsidRDefault="005B1882" w:rsidP="005B1882">
      <w:pPr>
        <w:rPr>
          <w:rFonts w:asciiTheme="majorHAnsi" w:hAnsiTheme="majorHAnsi" w:cstheme="majorHAnsi"/>
          <w:sz w:val="28"/>
          <w:szCs w:val="28"/>
        </w:rPr>
      </w:pPr>
    </w:p>
    <w:p w14:paraId="6F85C0FB" w14:textId="77777777" w:rsidR="005B1882" w:rsidRPr="005B1882" w:rsidRDefault="005B1882" w:rsidP="005B1882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5B1882">
        <w:rPr>
          <w:rFonts w:asciiTheme="majorHAnsi" w:hAnsiTheme="majorHAnsi" w:cstheme="majorHAnsi"/>
          <w:b/>
          <w:bCs/>
          <w:sz w:val="28"/>
          <w:szCs w:val="28"/>
        </w:rPr>
        <w:lastRenderedPageBreak/>
        <w:t>Conclusion</w:t>
      </w:r>
    </w:p>
    <w:p w14:paraId="51A96C82" w14:textId="48A15B07" w:rsidR="005B1882" w:rsidRPr="005B1882" w:rsidRDefault="005B1882" w:rsidP="004319C0">
      <w:pPr>
        <w:numPr>
          <w:ilvl w:val="0"/>
          <w:numId w:val="23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Agriculture tractors have many </w:t>
      </w:r>
      <w:r w:rsidR="00395D68">
        <w:rPr>
          <w:rFonts w:asciiTheme="majorHAnsi" w:hAnsiTheme="majorHAnsi" w:cstheme="majorHAnsi"/>
          <w:sz w:val="28"/>
          <w:szCs w:val="28"/>
        </w:rPr>
        <w:t>______</w:t>
      </w:r>
    </w:p>
    <w:p w14:paraId="6BB49EB3" w14:textId="532BC70F" w:rsidR="005B1882" w:rsidRPr="005B1882" w:rsidRDefault="005B1882" w:rsidP="004319C0">
      <w:pPr>
        <w:numPr>
          <w:ilvl w:val="0"/>
          <w:numId w:val="23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Agriculture </w:t>
      </w:r>
      <w:r w:rsidR="00395D68">
        <w:rPr>
          <w:rFonts w:asciiTheme="majorHAnsi" w:hAnsiTheme="majorHAnsi" w:cstheme="majorHAnsi"/>
          <w:sz w:val="28"/>
          <w:szCs w:val="28"/>
        </w:rPr>
        <w:t>_________</w:t>
      </w:r>
      <w:r w:rsidRPr="005B1882">
        <w:rPr>
          <w:rFonts w:asciiTheme="majorHAnsi" w:hAnsiTheme="majorHAnsi" w:cstheme="majorHAnsi"/>
          <w:sz w:val="28"/>
          <w:szCs w:val="28"/>
        </w:rPr>
        <w:t xml:space="preserve"> can have different steering, tires, powertrain.</w:t>
      </w:r>
    </w:p>
    <w:p w14:paraId="0B393350" w14:textId="76E2DB0C" w:rsidR="005B1882" w:rsidRPr="005B1882" w:rsidRDefault="005B1882" w:rsidP="004319C0">
      <w:pPr>
        <w:numPr>
          <w:ilvl w:val="0"/>
          <w:numId w:val="23"/>
        </w:numPr>
        <w:rPr>
          <w:rFonts w:asciiTheme="majorHAnsi" w:hAnsiTheme="majorHAnsi" w:cstheme="majorHAnsi"/>
          <w:sz w:val="28"/>
          <w:szCs w:val="28"/>
        </w:rPr>
      </w:pPr>
      <w:r w:rsidRPr="005B1882">
        <w:rPr>
          <w:rFonts w:asciiTheme="majorHAnsi" w:hAnsiTheme="majorHAnsi" w:cstheme="majorHAnsi"/>
          <w:sz w:val="28"/>
          <w:szCs w:val="28"/>
        </w:rPr>
        <w:t xml:space="preserve">Agriculture tractors can be designed to meet specific </w:t>
      </w:r>
      <w:r w:rsidR="00395D68">
        <w:rPr>
          <w:rFonts w:asciiTheme="majorHAnsi" w:hAnsiTheme="majorHAnsi" w:cstheme="majorHAnsi"/>
          <w:sz w:val="28"/>
          <w:szCs w:val="28"/>
        </w:rPr>
        <w:t>__________</w:t>
      </w:r>
      <w:r w:rsidRPr="005B1882">
        <w:rPr>
          <w:rFonts w:asciiTheme="majorHAnsi" w:hAnsiTheme="majorHAnsi" w:cstheme="majorHAnsi"/>
          <w:sz w:val="28"/>
          <w:szCs w:val="28"/>
        </w:rPr>
        <w:t xml:space="preserve"> needs based upon cultural practices. </w:t>
      </w:r>
    </w:p>
    <w:p w14:paraId="68EFE9A1" w14:textId="77777777" w:rsidR="00C26FB4" w:rsidRPr="005B1882" w:rsidRDefault="00C26FB4" w:rsidP="00C26FB4">
      <w:pPr>
        <w:rPr>
          <w:rFonts w:asciiTheme="majorHAnsi" w:hAnsiTheme="majorHAnsi" w:cstheme="majorHAnsi"/>
          <w:sz w:val="28"/>
          <w:szCs w:val="28"/>
        </w:rPr>
      </w:pPr>
    </w:p>
    <w:sectPr w:rsidR="00C26FB4" w:rsidRPr="005B1882" w:rsidSect="00C26FB4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465A6" w14:textId="77777777" w:rsidR="00556D41" w:rsidRDefault="00556D41" w:rsidP="00CD71D0">
      <w:pPr>
        <w:spacing w:after="0" w:line="240" w:lineRule="auto"/>
      </w:pPr>
      <w:r>
        <w:separator/>
      </w:r>
    </w:p>
  </w:endnote>
  <w:endnote w:type="continuationSeparator" w:id="0">
    <w:p w14:paraId="033632CE" w14:textId="77777777" w:rsidR="00556D41" w:rsidRDefault="00556D41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58E43CEA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4319C0">
      <w:rPr>
        <w:noProof/>
      </w:rPr>
      <w:t>10/8/2022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271C4" w14:textId="77777777" w:rsidR="00556D41" w:rsidRDefault="00556D41" w:rsidP="00CD71D0">
      <w:pPr>
        <w:spacing w:after="0" w:line="240" w:lineRule="auto"/>
      </w:pPr>
      <w:r>
        <w:separator/>
      </w:r>
    </w:p>
  </w:footnote>
  <w:footnote w:type="continuationSeparator" w:id="0">
    <w:p w14:paraId="2ED66D6E" w14:textId="77777777" w:rsidR="00556D41" w:rsidRDefault="00556D41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6289F85A" w:rsidR="00CD71D0" w:rsidRDefault="00CD71D0">
    <w:pPr>
      <w:pStyle w:val="Header"/>
    </w:pPr>
    <w:r>
      <w:t xml:space="preserve">Oregon FFA </w:t>
    </w:r>
    <w:r>
      <w:tab/>
    </w:r>
    <w:r w:rsidR="005341BD">
      <w:t>Machinery</w:t>
    </w:r>
    <w:r w:rsidR="00C26FB4">
      <w:t xml:space="preserve"> </w:t>
    </w:r>
    <w:r w:rsidR="008D0DD5">
      <w:t>Guided</w:t>
    </w:r>
    <w:r w:rsidR="00C26FB4">
      <w:t xml:space="preserve"> Notes</w:t>
    </w:r>
    <w:r w:rsidR="00027680">
      <w:t xml:space="preserve"> </w:t>
    </w:r>
    <w:r w:rsidR="00027680">
      <w:tab/>
    </w:r>
    <w:r w:rsidR="00D00A7C">
      <w:t>Agricultural Tractors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0539"/>
    <w:multiLevelType w:val="hybridMultilevel"/>
    <w:tmpl w:val="DBF8484C"/>
    <w:lvl w:ilvl="0" w:tplc="D874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093C07"/>
    <w:multiLevelType w:val="hybridMultilevel"/>
    <w:tmpl w:val="0E2ABAB6"/>
    <w:lvl w:ilvl="0" w:tplc="573E6F5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0C8D9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11A87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3803D8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858DD7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642C7D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A46D7E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9E227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C16B72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7B4C39"/>
    <w:multiLevelType w:val="hybridMultilevel"/>
    <w:tmpl w:val="2844301C"/>
    <w:lvl w:ilvl="0" w:tplc="F27ADF9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Theme="minorHAnsi" w:hAnsiTheme="majorHAnsi" w:cstheme="majorHAnsi"/>
      </w:rPr>
    </w:lvl>
    <w:lvl w:ilvl="1" w:tplc="574434A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CB4B4F4">
      <w:start w:val="1"/>
      <w:numFmt w:val="upperLetter"/>
      <w:lvlText w:val="%3."/>
      <w:lvlJc w:val="left"/>
      <w:pPr>
        <w:ind w:left="720" w:hanging="360"/>
      </w:pPr>
    </w:lvl>
    <w:lvl w:ilvl="3" w:tplc="4B1A9608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F6244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EB6BB6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5E0610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70BB9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DFCD0F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3259D"/>
    <w:multiLevelType w:val="hybridMultilevel"/>
    <w:tmpl w:val="8A3A4B3E"/>
    <w:lvl w:ilvl="0" w:tplc="0A0850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DD74D7"/>
    <w:multiLevelType w:val="hybridMultilevel"/>
    <w:tmpl w:val="4126D640"/>
    <w:lvl w:ilvl="0" w:tplc="0832DC16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202589"/>
    <w:multiLevelType w:val="hybridMultilevel"/>
    <w:tmpl w:val="13B66A54"/>
    <w:lvl w:ilvl="0" w:tplc="B73AC4F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00289D6" w:tentative="1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</w:lvl>
    <w:lvl w:ilvl="3" w:tplc="45BA4C4C" w:tentative="1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</w:lvl>
    <w:lvl w:ilvl="4" w:tplc="5076245A" w:tentative="1">
      <w:start w:val="1"/>
      <w:numFmt w:val="upperLetter"/>
      <w:lvlText w:val="%5."/>
      <w:lvlJc w:val="left"/>
      <w:pPr>
        <w:tabs>
          <w:tab w:val="num" w:pos="3960"/>
        </w:tabs>
        <w:ind w:left="3960" w:hanging="360"/>
      </w:pPr>
    </w:lvl>
    <w:lvl w:ilvl="5" w:tplc="E2B60EEA" w:tentative="1">
      <w:start w:val="1"/>
      <w:numFmt w:val="upperLetter"/>
      <w:lvlText w:val="%6."/>
      <w:lvlJc w:val="left"/>
      <w:pPr>
        <w:tabs>
          <w:tab w:val="num" w:pos="4680"/>
        </w:tabs>
        <w:ind w:left="4680" w:hanging="360"/>
      </w:pPr>
    </w:lvl>
    <w:lvl w:ilvl="6" w:tplc="73782F0C" w:tentative="1">
      <w:start w:val="1"/>
      <w:numFmt w:val="upperLetter"/>
      <w:lvlText w:val="%7."/>
      <w:lvlJc w:val="left"/>
      <w:pPr>
        <w:tabs>
          <w:tab w:val="num" w:pos="5400"/>
        </w:tabs>
        <w:ind w:left="5400" w:hanging="360"/>
      </w:pPr>
    </w:lvl>
    <w:lvl w:ilvl="7" w:tplc="42D8B26E" w:tentative="1">
      <w:start w:val="1"/>
      <w:numFmt w:val="upperLetter"/>
      <w:lvlText w:val="%8."/>
      <w:lvlJc w:val="left"/>
      <w:pPr>
        <w:tabs>
          <w:tab w:val="num" w:pos="6120"/>
        </w:tabs>
        <w:ind w:left="6120" w:hanging="360"/>
      </w:pPr>
    </w:lvl>
    <w:lvl w:ilvl="8" w:tplc="BBE610C2" w:tentative="1">
      <w:start w:val="1"/>
      <w:numFmt w:val="upp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 w15:restartNumberingAfterBreak="0">
    <w:nsid w:val="12F61BAE"/>
    <w:multiLevelType w:val="hybridMultilevel"/>
    <w:tmpl w:val="35E62960"/>
    <w:lvl w:ilvl="0" w:tplc="3BAA620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6034F"/>
    <w:multiLevelType w:val="hybridMultilevel"/>
    <w:tmpl w:val="35C8AA9A"/>
    <w:lvl w:ilvl="0" w:tplc="A07C3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05C4B"/>
    <w:multiLevelType w:val="hybridMultilevel"/>
    <w:tmpl w:val="D55849DC"/>
    <w:lvl w:ilvl="0" w:tplc="E3249F1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29D4710C"/>
    <w:multiLevelType w:val="hybridMultilevel"/>
    <w:tmpl w:val="53344D76"/>
    <w:lvl w:ilvl="0" w:tplc="D11CBE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41307"/>
    <w:multiLevelType w:val="hybridMultilevel"/>
    <w:tmpl w:val="40489978"/>
    <w:lvl w:ilvl="0" w:tplc="515A50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01352E"/>
    <w:multiLevelType w:val="hybridMultilevel"/>
    <w:tmpl w:val="CC4AC526"/>
    <w:lvl w:ilvl="0" w:tplc="1728D36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3499E"/>
    <w:multiLevelType w:val="hybridMultilevel"/>
    <w:tmpl w:val="D30C2D92"/>
    <w:lvl w:ilvl="0" w:tplc="9962BC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68125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27EFEA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FB843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FE0261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5AA3FF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040B6B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7CCF15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8E2E69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D97DBC"/>
    <w:multiLevelType w:val="hybridMultilevel"/>
    <w:tmpl w:val="4E1034C4"/>
    <w:lvl w:ilvl="0" w:tplc="FEE64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1A5076"/>
    <w:multiLevelType w:val="hybridMultilevel"/>
    <w:tmpl w:val="02CA7EDC"/>
    <w:lvl w:ilvl="0" w:tplc="E946D4E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18FE"/>
    <w:multiLevelType w:val="hybridMultilevel"/>
    <w:tmpl w:val="B9AA3C40"/>
    <w:lvl w:ilvl="0" w:tplc="0212EC5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964A2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9EA915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9CE6CB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29E3D2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A026B5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818DB2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834A34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AD58CB"/>
    <w:multiLevelType w:val="hybridMultilevel"/>
    <w:tmpl w:val="BCC2053C"/>
    <w:lvl w:ilvl="0" w:tplc="6CB4B4F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D55B53"/>
    <w:multiLevelType w:val="hybridMultilevel"/>
    <w:tmpl w:val="FA9A6E92"/>
    <w:lvl w:ilvl="0" w:tplc="FFFFFFFF">
      <w:start w:val="1"/>
      <w:numFmt w:val="upperLetter"/>
      <w:lvlText w:val="%1."/>
      <w:lvlJc w:val="left"/>
      <w:pPr>
        <w:tabs>
          <w:tab w:val="num" w:pos="3240"/>
        </w:tabs>
        <w:ind w:left="3240" w:hanging="360"/>
      </w:pPr>
      <w:rPr>
        <w:rFonts w:asciiTheme="majorHAnsi" w:eastAsiaTheme="minorHAnsi" w:hAnsiTheme="majorHAnsi" w:cstheme="majorHAnsi"/>
      </w:rPr>
    </w:lvl>
    <w:lvl w:ilvl="1" w:tplc="FFFFFFFF">
      <w:start w:val="1"/>
      <w:numFmt w:val="decimal"/>
      <w:lvlText w:val="%2."/>
      <w:lvlJc w:val="left"/>
      <w:pPr>
        <w:ind w:left="3960" w:hanging="360"/>
      </w:pPr>
      <w:rPr>
        <w:rFonts w:hint="default"/>
      </w:rPr>
    </w:lvl>
    <w:lvl w:ilvl="2" w:tplc="FFFFFFFF">
      <w:start w:val="1"/>
      <w:numFmt w:val="upperLetter"/>
      <w:lvlText w:val="%3."/>
      <w:lvlJc w:val="left"/>
      <w:pPr>
        <w:ind w:left="3240" w:hanging="360"/>
      </w:pPr>
    </w:lvl>
    <w:lvl w:ilvl="3" w:tplc="FFFFFFFF">
      <w:start w:val="1"/>
      <w:numFmt w:val="upperLetter"/>
      <w:lvlText w:val="%4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4" w:tplc="FFFFFFFF" w:tentative="1">
      <w:start w:val="1"/>
      <w:numFmt w:val="upperLetter"/>
      <w:lvlText w:val="%5."/>
      <w:lvlJc w:val="left"/>
      <w:pPr>
        <w:tabs>
          <w:tab w:val="num" w:pos="6120"/>
        </w:tabs>
        <w:ind w:left="612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6840"/>
        </w:tabs>
        <w:ind w:left="684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7560"/>
        </w:tabs>
        <w:ind w:left="756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8280"/>
        </w:tabs>
        <w:ind w:left="828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9000"/>
        </w:tabs>
        <w:ind w:left="9000" w:hanging="360"/>
      </w:pPr>
    </w:lvl>
  </w:abstractNum>
  <w:abstractNum w:abstractNumId="18" w15:restartNumberingAfterBreak="0">
    <w:nsid w:val="675B6283"/>
    <w:multiLevelType w:val="hybridMultilevel"/>
    <w:tmpl w:val="3014D8B6"/>
    <w:lvl w:ilvl="0" w:tplc="5B7C0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453A42"/>
    <w:multiLevelType w:val="multilevel"/>
    <w:tmpl w:val="B9AA3C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7F5F9B"/>
    <w:multiLevelType w:val="hybridMultilevel"/>
    <w:tmpl w:val="59C40A7A"/>
    <w:lvl w:ilvl="0" w:tplc="6CB4B4F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1C4876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F18849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9EE9EE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C3EA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D988E5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188B5D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FA2542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CBC6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8E145F"/>
    <w:multiLevelType w:val="hybridMultilevel"/>
    <w:tmpl w:val="7072395A"/>
    <w:lvl w:ilvl="0" w:tplc="B1549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7378AE"/>
    <w:multiLevelType w:val="hybridMultilevel"/>
    <w:tmpl w:val="BC688EFE"/>
    <w:lvl w:ilvl="0" w:tplc="7CA68A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29C60E6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6705DE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A90769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1FCB60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0ED8B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28228E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2CE4CC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1247339">
    <w:abstractNumId w:val="20"/>
  </w:num>
  <w:num w:numId="2" w16cid:durableId="1930919696">
    <w:abstractNumId w:val="15"/>
  </w:num>
  <w:num w:numId="3" w16cid:durableId="1765417222">
    <w:abstractNumId w:val="22"/>
  </w:num>
  <w:num w:numId="4" w16cid:durableId="265775669">
    <w:abstractNumId w:val="2"/>
  </w:num>
  <w:num w:numId="5" w16cid:durableId="1416973760">
    <w:abstractNumId w:val="5"/>
  </w:num>
  <w:num w:numId="6" w16cid:durableId="710153430">
    <w:abstractNumId w:val="1"/>
  </w:num>
  <w:num w:numId="7" w16cid:durableId="1284118767">
    <w:abstractNumId w:val="12"/>
  </w:num>
  <w:num w:numId="8" w16cid:durableId="1252927166">
    <w:abstractNumId w:val="19"/>
  </w:num>
  <w:num w:numId="9" w16cid:durableId="986858331">
    <w:abstractNumId w:val="11"/>
  </w:num>
  <w:num w:numId="10" w16cid:durableId="204177079">
    <w:abstractNumId w:val="21"/>
  </w:num>
  <w:num w:numId="11" w16cid:durableId="457993087">
    <w:abstractNumId w:val="10"/>
  </w:num>
  <w:num w:numId="12" w16cid:durableId="1222131809">
    <w:abstractNumId w:val="3"/>
  </w:num>
  <w:num w:numId="13" w16cid:durableId="262885656">
    <w:abstractNumId w:val="14"/>
  </w:num>
  <w:num w:numId="14" w16cid:durableId="1119497054">
    <w:abstractNumId w:val="18"/>
  </w:num>
  <w:num w:numId="15" w16cid:durableId="1800148822">
    <w:abstractNumId w:val="13"/>
  </w:num>
  <w:num w:numId="16" w16cid:durableId="1912033147">
    <w:abstractNumId w:val="0"/>
  </w:num>
  <w:num w:numId="17" w16cid:durableId="1571386525">
    <w:abstractNumId w:val="4"/>
  </w:num>
  <w:num w:numId="18" w16cid:durableId="1234975604">
    <w:abstractNumId w:val="17"/>
  </w:num>
  <w:num w:numId="19" w16cid:durableId="2024742242">
    <w:abstractNumId w:val="16"/>
  </w:num>
  <w:num w:numId="20" w16cid:durableId="1466506202">
    <w:abstractNumId w:val="7"/>
  </w:num>
  <w:num w:numId="21" w16cid:durableId="1503819791">
    <w:abstractNumId w:val="9"/>
  </w:num>
  <w:num w:numId="22" w16cid:durableId="23138665">
    <w:abstractNumId w:val="8"/>
  </w:num>
  <w:num w:numId="23" w16cid:durableId="17870462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241D5"/>
    <w:rsid w:val="00231717"/>
    <w:rsid w:val="00266CF0"/>
    <w:rsid w:val="002673B6"/>
    <w:rsid w:val="002A7717"/>
    <w:rsid w:val="002C28D2"/>
    <w:rsid w:val="002C4211"/>
    <w:rsid w:val="002E0F41"/>
    <w:rsid w:val="002F5AAD"/>
    <w:rsid w:val="00381977"/>
    <w:rsid w:val="00395D68"/>
    <w:rsid w:val="003A273B"/>
    <w:rsid w:val="003C5B2F"/>
    <w:rsid w:val="003D08B5"/>
    <w:rsid w:val="00424DEC"/>
    <w:rsid w:val="004319C0"/>
    <w:rsid w:val="004337D6"/>
    <w:rsid w:val="00464C0D"/>
    <w:rsid w:val="00483381"/>
    <w:rsid w:val="004A29E8"/>
    <w:rsid w:val="005341BD"/>
    <w:rsid w:val="0055380D"/>
    <w:rsid w:val="00556D41"/>
    <w:rsid w:val="00557E8E"/>
    <w:rsid w:val="005629A8"/>
    <w:rsid w:val="005940BC"/>
    <w:rsid w:val="005B1882"/>
    <w:rsid w:val="005B549F"/>
    <w:rsid w:val="005D16B1"/>
    <w:rsid w:val="005E0891"/>
    <w:rsid w:val="005F1F41"/>
    <w:rsid w:val="005F79EB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934B8"/>
    <w:rsid w:val="008A019A"/>
    <w:rsid w:val="008A2854"/>
    <w:rsid w:val="008C1286"/>
    <w:rsid w:val="008D0DD5"/>
    <w:rsid w:val="008D789E"/>
    <w:rsid w:val="009638C9"/>
    <w:rsid w:val="00977AF9"/>
    <w:rsid w:val="0099427E"/>
    <w:rsid w:val="009A6739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0A7C"/>
    <w:rsid w:val="00D023A5"/>
    <w:rsid w:val="00DB1079"/>
    <w:rsid w:val="00DC59D2"/>
    <w:rsid w:val="00E413F7"/>
    <w:rsid w:val="00E70329"/>
    <w:rsid w:val="00E75A06"/>
    <w:rsid w:val="00E92E78"/>
    <w:rsid w:val="00F44C6A"/>
    <w:rsid w:val="00F87DA4"/>
    <w:rsid w:val="00FD4507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DD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0D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D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DD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D0D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D0DD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D0DD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DD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DD5"/>
  </w:style>
  <w:style w:type="paragraph" w:styleId="Footer">
    <w:name w:val="footer"/>
    <w:basedOn w:val="Normal"/>
    <w:link w:val="Foot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DD5"/>
  </w:style>
  <w:style w:type="character" w:customStyle="1" w:styleId="Heading2Char">
    <w:name w:val="Heading 2 Char"/>
    <w:basedOn w:val="DefaultParagraphFont"/>
    <w:link w:val="Heading2"/>
    <w:uiPriority w:val="9"/>
    <w:rsid w:val="008D0DD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DD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8D0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0D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DD5"/>
    <w:rPr>
      <w:color w:val="605E5C"/>
      <w:shd w:val="clear" w:color="auto" w:fill="E1DFDD"/>
    </w:rPr>
  </w:style>
  <w:style w:type="paragraph" w:customStyle="1" w:styleId="Default">
    <w:name w:val="Default"/>
    <w:rsid w:val="008D0D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8D0D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0D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D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DD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899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23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52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57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07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35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59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9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06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5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65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0052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235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7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1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28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7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3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7956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15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18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910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57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52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62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705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2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8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559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41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0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8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93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050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5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0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78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719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5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331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46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46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5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70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20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680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725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02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7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36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31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294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20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861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91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9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15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9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09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46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710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9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24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897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36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3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18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5</cp:revision>
  <dcterms:created xsi:type="dcterms:W3CDTF">2022-09-01T21:43:00Z</dcterms:created>
  <dcterms:modified xsi:type="dcterms:W3CDTF">2022-10-12T08:42:00Z</dcterms:modified>
</cp:coreProperties>
</file>